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1A05" w14:textId="77777777" w:rsidR="002A633B" w:rsidRPr="007F05E6" w:rsidRDefault="002A633B" w:rsidP="002A633B">
      <w:pPr>
        <w:pStyle w:val="Unittitle"/>
      </w:pPr>
      <w:r>
        <w:t xml:space="preserve">8. Information and data principles </w:t>
      </w:r>
    </w:p>
    <w:p w14:paraId="15761892" w14:textId="1632B463" w:rsidR="004F6D9C" w:rsidRPr="00DD4C77" w:rsidRDefault="004F6D9C" w:rsidP="00DD4C77">
      <w:pPr>
        <w:pStyle w:val="Heading1"/>
      </w:pPr>
      <w:r w:rsidRPr="00DD4C77">
        <w:t>Worksheet 9: Data management (learner)</w:t>
      </w:r>
    </w:p>
    <w:p w14:paraId="6E9957E7" w14:textId="77777777" w:rsidR="004F6D9C" w:rsidRPr="00D770B3" w:rsidRDefault="004F6D9C" w:rsidP="00D442BB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0BCE21F9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60"/>
        <w:rPr>
          <w:rFonts w:cs="Arial"/>
          <w:szCs w:val="22"/>
          <w:lang w:val="en-US"/>
        </w:rPr>
      </w:pPr>
    </w:p>
    <w:p w14:paraId="7DF9F40B" w14:textId="77777777" w:rsidR="004F6D9C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91438BD" w14:textId="77777777" w:rsidR="004F6D9C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7D1967C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E86D535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>What is the purpose of a phishing email?</w:t>
      </w:r>
    </w:p>
    <w:p w14:paraId="75AE3B00" w14:textId="77777777" w:rsidR="004F6D9C" w:rsidRPr="00D770B3" w:rsidRDefault="004F6D9C" w:rsidP="00D442BB">
      <w:pPr>
        <w:pStyle w:val="Answer"/>
        <w:ind w:left="360"/>
      </w:pPr>
    </w:p>
    <w:p w14:paraId="381A6CA8" w14:textId="77777777" w:rsidR="004F6D9C" w:rsidRDefault="004F6D9C" w:rsidP="00D442BB">
      <w:pPr>
        <w:pStyle w:val="Answer"/>
        <w:ind w:left="360"/>
      </w:pPr>
    </w:p>
    <w:p w14:paraId="68C73408" w14:textId="77777777" w:rsidR="004F6D9C" w:rsidRDefault="004F6D9C" w:rsidP="00D442BB">
      <w:pPr>
        <w:pStyle w:val="Answer"/>
        <w:ind w:left="360"/>
      </w:pPr>
    </w:p>
    <w:p w14:paraId="3D24104A" w14:textId="77777777" w:rsidR="004F6D9C" w:rsidRPr="00D770B3" w:rsidRDefault="004F6D9C" w:rsidP="00D442BB">
      <w:pPr>
        <w:pStyle w:val="Answer"/>
        <w:ind w:left="360"/>
      </w:pPr>
    </w:p>
    <w:p w14:paraId="2B91CA9D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>What is the goal of computer security?</w:t>
      </w:r>
    </w:p>
    <w:p w14:paraId="1316B9D0" w14:textId="77777777" w:rsidR="004F6D9C" w:rsidRPr="00D770B3" w:rsidRDefault="004F6D9C" w:rsidP="00D442BB">
      <w:pPr>
        <w:pStyle w:val="Answer"/>
        <w:ind w:left="0"/>
      </w:pPr>
    </w:p>
    <w:p w14:paraId="69E30CB1" w14:textId="77777777" w:rsidR="004F6D9C" w:rsidRDefault="004F6D9C" w:rsidP="00D442BB">
      <w:pPr>
        <w:pStyle w:val="Answer"/>
        <w:ind w:left="360"/>
        <w:rPr>
          <w:color w:val="FF0000"/>
        </w:rPr>
      </w:pPr>
    </w:p>
    <w:p w14:paraId="466AE1FB" w14:textId="77777777" w:rsidR="004F6D9C" w:rsidRDefault="004F6D9C" w:rsidP="00D442BB">
      <w:pPr>
        <w:pStyle w:val="Answer"/>
        <w:ind w:left="360"/>
        <w:rPr>
          <w:color w:val="FF0000"/>
        </w:rPr>
      </w:pPr>
    </w:p>
    <w:p w14:paraId="0D6C2172" w14:textId="77777777" w:rsidR="004F6D9C" w:rsidRPr="00D770B3" w:rsidRDefault="004F6D9C" w:rsidP="00D442BB">
      <w:pPr>
        <w:pStyle w:val="Answer"/>
        <w:ind w:left="360"/>
        <w:rPr>
          <w:b/>
          <w:bCs/>
        </w:rPr>
      </w:pPr>
    </w:p>
    <w:p w14:paraId="084BBBEE" w14:textId="77777777" w:rsidR="004F6D9C" w:rsidRPr="00D770B3" w:rsidRDefault="004F6D9C" w:rsidP="00D442BB">
      <w:pPr>
        <w:pStyle w:val="Answer"/>
        <w:numPr>
          <w:ilvl w:val="0"/>
          <w:numId w:val="35"/>
        </w:numPr>
        <w:ind w:left="360"/>
      </w:pPr>
      <w:r w:rsidRPr="00D770B3">
        <w:t xml:space="preserve">Describe the various ways that sensitive data can be protected.  </w:t>
      </w:r>
    </w:p>
    <w:p w14:paraId="5C753EB3" w14:textId="77777777" w:rsidR="004F6D9C" w:rsidRPr="00D770B3" w:rsidRDefault="004F6D9C" w:rsidP="00D442BB">
      <w:pPr>
        <w:pStyle w:val="Answer"/>
        <w:ind w:left="0"/>
      </w:pPr>
    </w:p>
    <w:p w14:paraId="18F33D6F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46888E16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FBFB5C2" w14:textId="77777777" w:rsidR="004F6D9C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8ACD686" w14:textId="77777777" w:rsidR="004F6D9C" w:rsidRPr="00D770B3" w:rsidRDefault="004F6D9C" w:rsidP="00D442BB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19AEC70C" w14:textId="77777777" w:rsidR="004F6D9C" w:rsidRPr="00D770B3" w:rsidRDefault="004F6D9C" w:rsidP="00D442BB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18A46FA0" w14:textId="77777777" w:rsidR="00D33AB7" w:rsidRPr="00D770B3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775B1880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7CC7DC5C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A5DAAFD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16755F3D" w14:textId="77777777" w:rsidR="00D33AB7" w:rsidRDefault="00D33AB7" w:rsidP="00D442BB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2FD36AE6" w14:textId="77777777" w:rsidR="00D33AB7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5CB8B4D2" w14:textId="77777777" w:rsidR="00D33AB7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34FDD021" w14:textId="77777777" w:rsidR="00D33AB7" w:rsidRPr="00D770B3" w:rsidRDefault="00D33AB7" w:rsidP="00D442BB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082654CA" w14:textId="77777777" w:rsidR="00D33AB7" w:rsidRDefault="00D33AB7" w:rsidP="00D442BB">
      <w:pPr>
        <w:rPr>
          <w:rFonts w:cs="Arial"/>
          <w:szCs w:val="22"/>
        </w:rPr>
      </w:pPr>
    </w:p>
    <w:p w14:paraId="418F71D8" w14:textId="77777777" w:rsidR="00D33AB7" w:rsidRDefault="00D33AB7" w:rsidP="00D442BB">
      <w:pPr>
        <w:pStyle w:val="Answer"/>
        <w:ind w:left="0"/>
      </w:pPr>
    </w:p>
    <w:p w14:paraId="1DDDFBC3" w14:textId="77777777" w:rsidR="00474F67" w:rsidRDefault="00474F67" w:rsidP="00474F67">
      <w:pPr>
        <w:rPr>
          <w:rFonts w:cs="Arial"/>
          <w:szCs w:val="22"/>
        </w:rPr>
      </w:pPr>
    </w:p>
    <w:p w14:paraId="6810339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3085F" w14:textId="77777777" w:rsidR="005D4BE3" w:rsidRDefault="005D4BE3">
      <w:pPr>
        <w:spacing w:before="0" w:after="0"/>
      </w:pPr>
      <w:r>
        <w:separator/>
      </w:r>
    </w:p>
  </w:endnote>
  <w:endnote w:type="continuationSeparator" w:id="0">
    <w:p w14:paraId="5B2EE722" w14:textId="77777777" w:rsidR="005D4BE3" w:rsidRDefault="005D4B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F48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C48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1C14AA3" wp14:editId="6F58F31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5BBF0C" w14:textId="552EA55B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D2BCF" w:rsidRPr="007D2BC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8BD21C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14A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65BBF0C" w14:textId="552EA55B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D2BCF" w:rsidRPr="007D2BC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8BD21C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2732CE0" wp14:editId="578D64A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066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8345" w14:textId="77777777" w:rsidR="005D4BE3" w:rsidRDefault="005D4BE3">
      <w:pPr>
        <w:spacing w:before="0" w:after="0"/>
      </w:pPr>
      <w:r>
        <w:separator/>
      </w:r>
    </w:p>
  </w:footnote>
  <w:footnote w:type="continuationSeparator" w:id="0">
    <w:p w14:paraId="44FC7206" w14:textId="77777777" w:rsidR="005D4BE3" w:rsidRDefault="005D4B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44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1E1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4D43199" wp14:editId="1B7F97B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B3D9B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C3F38" wp14:editId="6A4204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6D5BF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605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0EAD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451009">
    <w:abstractNumId w:val="4"/>
  </w:num>
  <w:num w:numId="2" w16cid:durableId="1449619642">
    <w:abstractNumId w:val="15"/>
  </w:num>
  <w:num w:numId="3" w16cid:durableId="45955805">
    <w:abstractNumId w:val="22"/>
  </w:num>
  <w:num w:numId="4" w16cid:durableId="830216547">
    <w:abstractNumId w:val="17"/>
  </w:num>
  <w:num w:numId="5" w16cid:durableId="1127815563">
    <w:abstractNumId w:val="7"/>
  </w:num>
  <w:num w:numId="6" w16cid:durableId="648903465">
    <w:abstractNumId w:val="16"/>
  </w:num>
  <w:num w:numId="7" w16cid:durableId="1917276965">
    <w:abstractNumId w:val="7"/>
  </w:num>
  <w:num w:numId="8" w16cid:durableId="2017535269">
    <w:abstractNumId w:val="1"/>
  </w:num>
  <w:num w:numId="9" w16cid:durableId="1160193164">
    <w:abstractNumId w:val="7"/>
    <w:lvlOverride w:ilvl="0">
      <w:startOverride w:val="1"/>
    </w:lvlOverride>
  </w:num>
  <w:num w:numId="10" w16cid:durableId="1151676198">
    <w:abstractNumId w:val="18"/>
  </w:num>
  <w:num w:numId="11" w16cid:durableId="926691079">
    <w:abstractNumId w:val="14"/>
  </w:num>
  <w:num w:numId="12" w16cid:durableId="1599410703">
    <w:abstractNumId w:val="5"/>
  </w:num>
  <w:num w:numId="13" w16cid:durableId="468481262">
    <w:abstractNumId w:val="13"/>
  </w:num>
  <w:num w:numId="14" w16cid:durableId="1367875940">
    <w:abstractNumId w:val="19"/>
  </w:num>
  <w:num w:numId="15" w16cid:durableId="313873774">
    <w:abstractNumId w:val="11"/>
  </w:num>
  <w:num w:numId="16" w16cid:durableId="1540238283">
    <w:abstractNumId w:val="6"/>
  </w:num>
  <w:num w:numId="17" w16cid:durableId="1972861862">
    <w:abstractNumId w:val="24"/>
  </w:num>
  <w:num w:numId="18" w16cid:durableId="1300107044">
    <w:abstractNumId w:val="25"/>
  </w:num>
  <w:num w:numId="19" w16cid:durableId="499390216">
    <w:abstractNumId w:val="3"/>
  </w:num>
  <w:num w:numId="20" w16cid:durableId="681400973">
    <w:abstractNumId w:val="2"/>
  </w:num>
  <w:num w:numId="21" w16cid:durableId="1611430708">
    <w:abstractNumId w:val="9"/>
  </w:num>
  <w:num w:numId="22" w16cid:durableId="1586114735">
    <w:abstractNumId w:val="9"/>
    <w:lvlOverride w:ilvl="0">
      <w:startOverride w:val="1"/>
    </w:lvlOverride>
  </w:num>
  <w:num w:numId="23" w16cid:durableId="1958872562">
    <w:abstractNumId w:val="23"/>
  </w:num>
  <w:num w:numId="24" w16cid:durableId="1361322581">
    <w:abstractNumId w:val="9"/>
    <w:lvlOverride w:ilvl="0">
      <w:startOverride w:val="1"/>
    </w:lvlOverride>
  </w:num>
  <w:num w:numId="25" w16cid:durableId="667950202">
    <w:abstractNumId w:val="9"/>
    <w:lvlOverride w:ilvl="0">
      <w:startOverride w:val="1"/>
    </w:lvlOverride>
  </w:num>
  <w:num w:numId="26" w16cid:durableId="752970881">
    <w:abstractNumId w:val="10"/>
  </w:num>
  <w:num w:numId="27" w16cid:durableId="2049141133">
    <w:abstractNumId w:val="20"/>
  </w:num>
  <w:num w:numId="28" w16cid:durableId="294914341">
    <w:abstractNumId w:val="9"/>
    <w:lvlOverride w:ilvl="0">
      <w:startOverride w:val="1"/>
    </w:lvlOverride>
  </w:num>
  <w:num w:numId="29" w16cid:durableId="595014275">
    <w:abstractNumId w:val="21"/>
  </w:num>
  <w:num w:numId="30" w16cid:durableId="1678657257">
    <w:abstractNumId w:val="9"/>
  </w:num>
  <w:num w:numId="31" w16cid:durableId="2013022020">
    <w:abstractNumId w:val="9"/>
    <w:lvlOverride w:ilvl="0">
      <w:startOverride w:val="1"/>
    </w:lvlOverride>
  </w:num>
  <w:num w:numId="32" w16cid:durableId="441270089">
    <w:abstractNumId w:val="9"/>
    <w:lvlOverride w:ilvl="0">
      <w:startOverride w:val="1"/>
    </w:lvlOverride>
  </w:num>
  <w:num w:numId="33" w16cid:durableId="1133327358">
    <w:abstractNumId w:val="0"/>
  </w:num>
  <w:num w:numId="34" w16cid:durableId="1000622578">
    <w:abstractNumId w:val="12"/>
  </w:num>
  <w:num w:numId="35" w16cid:durableId="14034786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AB7"/>
    <w:rsid w:val="000033BD"/>
    <w:rsid w:val="00082C62"/>
    <w:rsid w:val="000B231F"/>
    <w:rsid w:val="000E194B"/>
    <w:rsid w:val="00110217"/>
    <w:rsid w:val="0014707F"/>
    <w:rsid w:val="00152AC3"/>
    <w:rsid w:val="00156AF3"/>
    <w:rsid w:val="0019491D"/>
    <w:rsid w:val="001F74AD"/>
    <w:rsid w:val="002A633B"/>
    <w:rsid w:val="002D07A8"/>
    <w:rsid w:val="003405EA"/>
    <w:rsid w:val="00342E9E"/>
    <w:rsid w:val="003F7F14"/>
    <w:rsid w:val="00404B31"/>
    <w:rsid w:val="00474F67"/>
    <w:rsid w:val="0048500D"/>
    <w:rsid w:val="004F6D9C"/>
    <w:rsid w:val="00515ADF"/>
    <w:rsid w:val="00524E1B"/>
    <w:rsid w:val="005D4BE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4A4"/>
    <w:rsid w:val="00797FA7"/>
    <w:rsid w:val="007D2BCF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33AB7"/>
    <w:rsid w:val="00D442BB"/>
    <w:rsid w:val="00D56B82"/>
    <w:rsid w:val="00DA2485"/>
    <w:rsid w:val="00DD4C77"/>
    <w:rsid w:val="00DE29A8"/>
    <w:rsid w:val="00DF45C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0475E"/>
  <w15:docId w15:val="{1E7EE809-35CB-4FB0-A1BB-C7D544DA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AB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D2B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53</Words>
  <Characters>286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2021-09-15T10:15:00Z</dcterms:created>
  <dcterms:modified xsi:type="dcterms:W3CDTF">2025-11-12T19:27:00Z</dcterms:modified>
</cp:coreProperties>
</file>